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2AF4827D"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r w:rsidR="0078437C">
              <w:rPr>
                <w:noProof w:val="0"/>
              </w:rPr>
              <w:t>4</w:t>
            </w:r>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2024-</w:t>
            </w:r>
            <w:r w:rsidR="0078437C">
              <w:rPr>
                <w:noProof w:val="0"/>
                <w:sz w:val="32"/>
              </w:rPr>
              <w:t>12</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83442799"/>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83442800"/>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83442801"/>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83442802"/>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83442803"/>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83442804"/>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83442805"/>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83442806"/>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83442807"/>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83442808"/>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83442809"/>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83442810"/>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83442811"/>
      <w:bookmarkStart w:id="100" w:name="_Toc160890529"/>
      <w:bookmarkStart w:id="101" w:name="_Toc164689103"/>
      <w:bookmarkStart w:id="102" w:name="_Toc164697651"/>
      <w:bookmarkStart w:id="103" w:name="_Toc25306456"/>
      <w:bookmarkStart w:id="104" w:name="_Toc26192779"/>
      <w:bookmarkStart w:id="105" w:name="_Toc34137057"/>
      <w:bookmarkStart w:id="106" w:name="_Toc34137371"/>
      <w:bookmarkStart w:id="107" w:name="_Toc34138519"/>
      <w:bookmarkStart w:id="108" w:name="_Toc34138762"/>
      <w:bookmarkStart w:id="109" w:name="_Toc34395099"/>
      <w:bookmarkStart w:id="110" w:name="_Toc45264316"/>
      <w:bookmarkStart w:id="111" w:name="_Toc51933205"/>
      <w:r w:rsidRPr="00D81942">
        <w:t>7.1</w:t>
      </w:r>
      <w:r w:rsidRPr="00D81942">
        <w:tab/>
        <w:t>General</w:t>
      </w:r>
      <w:bookmarkEnd w:id="96"/>
      <w:bookmarkEnd w:id="97"/>
      <w:bookmarkEnd w:id="98"/>
      <w:bookmarkEnd w:id="99"/>
    </w:p>
    <w:p w14:paraId="6A015526" w14:textId="77777777" w:rsidR="00AB0F5E" w:rsidRPr="00D81942" w:rsidRDefault="00AB0F5E" w:rsidP="00AB0F5E">
      <w:r w:rsidRPr="00D81942">
        <w:t>The clause describes the procedures of the network slice capability enablement services.</w:t>
      </w:r>
    </w:p>
    <w:bookmarkEnd w:id="100"/>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83442812"/>
      <w:r w:rsidRPr="00D81942">
        <w:t>7.2</w:t>
      </w:r>
      <w:r w:rsidRPr="00D81942">
        <w:tab/>
        <w:t>Network slice adaptation service</w:t>
      </w:r>
      <w:bookmarkEnd w:id="101"/>
      <w:bookmarkEnd w:id="102"/>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83442813"/>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83442814"/>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83442815"/>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83442816"/>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83442817"/>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83442818"/>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83442819"/>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83442821"/>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83442822"/>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83442823"/>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83442824"/>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83442825"/>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83442826"/>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83442827"/>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83442828"/>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83442829"/>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83442830"/>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83442831"/>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83442832"/>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83442833"/>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83442834"/>
      <w:bookmarkStart w:id="184" w:name="_Toc164689112"/>
      <w:bookmarkStart w:id="185" w:name="_Toc164697680"/>
      <w:bookmarkEnd w:id="103"/>
      <w:bookmarkEnd w:id="104"/>
      <w:bookmarkEnd w:id="105"/>
      <w:bookmarkEnd w:id="106"/>
      <w:bookmarkEnd w:id="107"/>
      <w:bookmarkEnd w:id="108"/>
      <w:bookmarkEnd w:id="109"/>
      <w:bookmarkEnd w:id="110"/>
      <w:bookmarkEnd w:id="111"/>
      <w:r w:rsidRPr="00D81942">
        <w:t>7.4</w:t>
      </w:r>
      <w:r w:rsidRPr="00D81942">
        <w:tab/>
        <w:t>Notification of slice information service</w:t>
      </w:r>
      <w:bookmarkEnd w:id="182"/>
      <w:bookmarkEnd w:id="183"/>
    </w:p>
    <w:p w14:paraId="561C6D24" w14:textId="77777777" w:rsidR="00AB0F5E" w:rsidRPr="00D81942" w:rsidRDefault="00AB0F5E" w:rsidP="00AB0F5E">
      <w:pPr>
        <w:pStyle w:val="Heading3"/>
      </w:pPr>
      <w:bookmarkStart w:id="186" w:name="_Toc168402184"/>
      <w:bookmarkStart w:id="187" w:name="_Toc183442835"/>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83442836"/>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83442837"/>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83442838"/>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83442839"/>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83442840"/>
      <w:bookmarkStart w:id="203" w:name="_Toc164697679"/>
      <w:r w:rsidRPr="00D81942">
        <w:lastRenderedPageBreak/>
        <w:t>7.4.2.2.2</w:t>
      </w:r>
      <w:r w:rsidRPr="00D81942">
        <w:tab/>
        <w:t>Subscribe</w:t>
      </w:r>
      <w:bookmarkEnd w:id="201"/>
      <w:bookmarkEnd w:id="202"/>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83442841"/>
      <w:r w:rsidRPr="00D81942">
        <w:t>7.4.2.2.3</w:t>
      </w:r>
      <w:r w:rsidRPr="00D81942">
        <w:tab/>
        <w:t>Notification of slice information using EDN_Slice_Information service operation</w:t>
      </w:r>
      <w:bookmarkEnd w:id="203"/>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83442842"/>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83442843"/>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83442844"/>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83442845"/>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83442846"/>
      <w:bookmarkEnd w:id="184"/>
      <w:bookmarkEnd w:id="185"/>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83442847"/>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83442848"/>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83442849"/>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83442850"/>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83442851"/>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678CA169" w14:textId="16585AF1"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83442853"/>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83442854"/>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83442855"/>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83442856"/>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83442857"/>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83442858"/>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83442859"/>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83442860"/>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83442861"/>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75pt" o:ole="">
            <v:imagedata r:id="rId12" o:title=""/>
          </v:shape>
          <o:OLEObject Type="Embed" ProgID="Visio.Drawing.15" ShapeID="_x0000_i1025" DrawAspect="Content" ObjectID="_1794146599"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83442862"/>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83442863"/>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83442864"/>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83442865"/>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83442866"/>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83442867"/>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83442868"/>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83442869"/>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83442870"/>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83442871"/>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83442872"/>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83442873"/>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83442874"/>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83442875"/>
      <w:r w:rsidRPr="00D81942">
        <w:rPr>
          <w:lang w:eastAsia="zh-CN"/>
        </w:rPr>
        <w:t>8.1</w:t>
      </w:r>
      <w:r w:rsidRPr="00D81942">
        <w:t>.1.6.2.3</w:t>
      </w:r>
      <w:r w:rsidRPr="00D81942">
        <w:tab/>
        <w:t>Type: AppReqs</w:t>
      </w:r>
      <w:bookmarkEnd w:id="315"/>
      <w:bookmarkEnd w:id="316"/>
      <w:bookmarkEnd w:id="317"/>
    </w:p>
    <w:p w14:paraId="0991A07F" w14:textId="77777777" w:rsidR="00FF2B6A" w:rsidRDefault="00FF2B6A" w:rsidP="00FF2B6A">
      <w:pPr>
        <w:pStyle w:val="TH"/>
        <w:rPr>
          <w:rFonts w:eastAsia="DengXian"/>
        </w:rPr>
      </w:pPr>
      <w:bookmarkStart w:id="318" w:name="_Toc164697717"/>
      <w:bookmarkStart w:id="31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0" w:name="_Hlk175490479"/>
            <w:bookmarkStart w:id="32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0"/>
    </w:tbl>
    <w:p w14:paraId="1B790C29" w14:textId="77777777" w:rsidR="00FF2B6A" w:rsidRDefault="00FF2B6A" w:rsidP="00FF2B6A"/>
    <w:p w14:paraId="4D0EA278" w14:textId="77777777" w:rsidR="009D13B3" w:rsidRPr="00D81942" w:rsidRDefault="009D13B3" w:rsidP="009D13B3">
      <w:pPr>
        <w:pStyle w:val="Heading5"/>
      </w:pPr>
      <w:bookmarkStart w:id="322" w:name="_Toc183442876"/>
      <w:bookmarkEnd w:id="321"/>
      <w:r w:rsidRPr="00D81942">
        <w:rPr>
          <w:lang w:eastAsia="zh-CN"/>
        </w:rPr>
        <w:t>8.1</w:t>
      </w:r>
      <w:r w:rsidRPr="00D81942">
        <w:t>.1.6.3</w:t>
      </w:r>
      <w:r w:rsidRPr="00D81942">
        <w:tab/>
      </w:r>
      <w:r w:rsidRPr="00D81942">
        <w:rPr>
          <w:lang w:eastAsia="zh-CN"/>
        </w:rPr>
        <w:t>Simple data types and enumerations</w:t>
      </w:r>
      <w:bookmarkEnd w:id="318"/>
      <w:bookmarkEnd w:id="319"/>
      <w:bookmarkEnd w:id="32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3" w:name="_Toc160649939"/>
      <w:bookmarkStart w:id="324" w:name="_Toc161902645"/>
      <w:bookmarkStart w:id="325" w:name="_Toc164697718"/>
      <w:bookmarkStart w:id="326" w:name="_Toc168402226"/>
      <w:bookmarkStart w:id="32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23"/>
      <w:bookmarkEnd w:id="324"/>
      <w:bookmarkEnd w:id="325"/>
      <w:bookmarkEnd w:id="326"/>
      <w:bookmarkEnd w:id="327"/>
    </w:p>
    <w:p w14:paraId="3393A917" w14:textId="77777777" w:rsidR="009D13B3" w:rsidRPr="00D81942" w:rsidRDefault="009D13B3" w:rsidP="009D13B3">
      <w:bookmarkStart w:id="328" w:name="_Toc96843451"/>
      <w:bookmarkStart w:id="329" w:name="_Toc96844426"/>
      <w:bookmarkStart w:id="330" w:name="_Toc100739999"/>
      <w:bookmarkStart w:id="331" w:name="_Toc129252572"/>
      <w:bookmarkStart w:id="332" w:name="_Toc144024284"/>
      <w:bookmarkStart w:id="33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4" w:name="_Toc151743237"/>
      <w:bookmarkStart w:id="335" w:name="_Toc151743702"/>
      <w:bookmarkStart w:id="336" w:name="_Toc157434713"/>
      <w:bookmarkStart w:id="337" w:name="_Toc157436428"/>
      <w:bookmarkStart w:id="338" w:name="_Toc157440268"/>
      <w:bookmarkStart w:id="339" w:name="_Toc160649940"/>
      <w:bookmarkStart w:id="340" w:name="_Toc161902646"/>
      <w:bookmarkStart w:id="341" w:name="_Toc164697719"/>
      <w:bookmarkStart w:id="342" w:name="_Toc168402227"/>
      <w:bookmarkStart w:id="343" w:name="_Toc183442878"/>
      <w:r w:rsidRPr="00D81942">
        <w:rPr>
          <w:lang w:eastAsia="zh-CN"/>
        </w:rPr>
        <w:t>8.1</w:t>
      </w:r>
      <w:r w:rsidRPr="00D81942">
        <w:t>.1.6.5</w:t>
      </w:r>
      <w:r w:rsidRPr="00D81942">
        <w:tab/>
        <w:t>Binary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1ACA2FC" w14:textId="77777777" w:rsidR="009D13B3" w:rsidRPr="00D81942" w:rsidRDefault="009D13B3" w:rsidP="007B36D6">
      <w:pPr>
        <w:pStyle w:val="Heading6"/>
      </w:pPr>
      <w:bookmarkStart w:id="344" w:name="_Toc96843452"/>
      <w:bookmarkStart w:id="345" w:name="_Toc96844427"/>
      <w:bookmarkStart w:id="346" w:name="_Toc100740000"/>
      <w:bookmarkStart w:id="347" w:name="_Toc129252573"/>
      <w:bookmarkStart w:id="348" w:name="_Toc144024285"/>
      <w:bookmarkStart w:id="349" w:name="_Toc144459717"/>
      <w:bookmarkStart w:id="350" w:name="_Toc151743238"/>
      <w:bookmarkStart w:id="351" w:name="_Toc151743703"/>
      <w:bookmarkStart w:id="352" w:name="_Toc157434714"/>
      <w:bookmarkStart w:id="353" w:name="_Toc157436429"/>
      <w:bookmarkStart w:id="354" w:name="_Toc157440269"/>
      <w:bookmarkStart w:id="355" w:name="_Toc160649941"/>
      <w:bookmarkStart w:id="356" w:name="_Toc161902647"/>
      <w:bookmarkStart w:id="357" w:name="_Toc164697720"/>
      <w:bookmarkStart w:id="358" w:name="_Toc168402228"/>
      <w:bookmarkStart w:id="359" w:name="_Toc183442879"/>
      <w:r w:rsidRPr="00D81942">
        <w:rPr>
          <w:lang w:eastAsia="zh-CN"/>
        </w:rPr>
        <w:t>8.1.1</w:t>
      </w:r>
      <w:r w:rsidRPr="00D81942">
        <w:t>.6.5.1</w:t>
      </w:r>
      <w:r w:rsidRPr="00D81942">
        <w:tab/>
        <w:t>Binary Data Types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0" w:name="_Toc164697721"/>
      <w:bookmarkStart w:id="361" w:name="_Toc168402229"/>
      <w:bookmarkStart w:id="362" w:name="_Toc183442880"/>
      <w:r w:rsidRPr="00D81942">
        <w:rPr>
          <w:lang w:eastAsia="zh-CN"/>
        </w:rPr>
        <w:t>8.1</w:t>
      </w:r>
      <w:r w:rsidRPr="00D81942">
        <w:t>.1</w:t>
      </w:r>
      <w:r w:rsidRPr="00D81942">
        <w:rPr>
          <w:lang w:eastAsia="zh-CN"/>
        </w:rPr>
        <w:t>.7</w:t>
      </w:r>
      <w:r w:rsidRPr="00D81942">
        <w:rPr>
          <w:lang w:eastAsia="zh-CN"/>
        </w:rPr>
        <w:tab/>
        <w:t>Error Handling</w:t>
      </w:r>
      <w:bookmarkEnd w:id="360"/>
      <w:bookmarkEnd w:id="361"/>
      <w:bookmarkEnd w:id="362"/>
    </w:p>
    <w:p w14:paraId="3E7684D5" w14:textId="77777777" w:rsidR="009D13B3" w:rsidRPr="00D81942" w:rsidRDefault="009D13B3" w:rsidP="009D13B3">
      <w:pPr>
        <w:pStyle w:val="Heading5"/>
      </w:pPr>
      <w:bookmarkStart w:id="363" w:name="_Toc164697722"/>
      <w:bookmarkStart w:id="364" w:name="_Toc168402230"/>
      <w:bookmarkStart w:id="365" w:name="_Toc183442881"/>
      <w:r w:rsidRPr="00D81942">
        <w:rPr>
          <w:lang w:eastAsia="zh-CN"/>
        </w:rPr>
        <w:t>8.1</w:t>
      </w:r>
      <w:r w:rsidRPr="00D81942">
        <w:t>.1</w:t>
      </w:r>
      <w:r w:rsidRPr="00D81942">
        <w:rPr>
          <w:lang w:eastAsia="zh-CN"/>
        </w:rPr>
        <w:t>.7.1</w:t>
      </w:r>
      <w:r w:rsidRPr="00D81942">
        <w:tab/>
        <w:t>General</w:t>
      </w:r>
      <w:bookmarkEnd w:id="363"/>
      <w:bookmarkEnd w:id="364"/>
      <w:bookmarkEnd w:id="36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6" w:name="_Toc164697723"/>
      <w:bookmarkStart w:id="367" w:name="_Toc168402231"/>
      <w:bookmarkStart w:id="368" w:name="_Toc183442882"/>
      <w:r w:rsidRPr="00D81942">
        <w:rPr>
          <w:lang w:eastAsia="zh-CN"/>
        </w:rPr>
        <w:t>8.1</w:t>
      </w:r>
      <w:r w:rsidRPr="00D81942">
        <w:t>.1</w:t>
      </w:r>
      <w:r w:rsidRPr="00D81942">
        <w:rPr>
          <w:lang w:eastAsia="zh-CN"/>
        </w:rPr>
        <w:t>.7.2</w:t>
      </w:r>
      <w:r w:rsidRPr="00D81942">
        <w:tab/>
        <w:t>Protocol Errors</w:t>
      </w:r>
      <w:bookmarkEnd w:id="366"/>
      <w:bookmarkEnd w:id="367"/>
      <w:bookmarkEnd w:id="36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9" w:name="_Toc164697724"/>
      <w:bookmarkStart w:id="370" w:name="_Toc168402232"/>
      <w:bookmarkStart w:id="371" w:name="_Toc183442883"/>
      <w:r w:rsidRPr="00D81942">
        <w:rPr>
          <w:lang w:eastAsia="zh-CN"/>
        </w:rPr>
        <w:t>8.1</w:t>
      </w:r>
      <w:r w:rsidRPr="00D81942">
        <w:t>.1</w:t>
      </w:r>
      <w:r w:rsidRPr="00D81942">
        <w:rPr>
          <w:lang w:eastAsia="zh-CN"/>
        </w:rPr>
        <w:t>.7.3</w:t>
      </w:r>
      <w:r w:rsidRPr="00D81942">
        <w:tab/>
        <w:t>Application Errors</w:t>
      </w:r>
      <w:bookmarkEnd w:id="369"/>
      <w:bookmarkEnd w:id="370"/>
      <w:bookmarkEnd w:id="37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2" w:name="_Toc164697725"/>
      <w:bookmarkStart w:id="373" w:name="_Toc168402233"/>
      <w:bookmarkStart w:id="374" w:name="_Toc183442884"/>
      <w:r w:rsidRPr="00D81942">
        <w:rPr>
          <w:lang w:eastAsia="zh-CN"/>
        </w:rPr>
        <w:t>8.1</w:t>
      </w:r>
      <w:r w:rsidRPr="00D81942">
        <w:t>.1</w:t>
      </w:r>
      <w:r w:rsidRPr="00D81942">
        <w:rPr>
          <w:lang w:eastAsia="zh-CN"/>
        </w:rPr>
        <w:t>.8</w:t>
      </w:r>
      <w:r w:rsidRPr="00D81942">
        <w:rPr>
          <w:lang w:eastAsia="zh-CN"/>
        </w:rPr>
        <w:tab/>
        <w:t>Feature Negotiation</w:t>
      </w:r>
      <w:bookmarkEnd w:id="372"/>
      <w:bookmarkEnd w:id="373"/>
      <w:bookmarkEnd w:id="37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5" w:name="_Toc164697726"/>
      <w:bookmarkStart w:id="376" w:name="_Toc168402234"/>
      <w:bookmarkStart w:id="377" w:name="_Toc183442885"/>
      <w:r w:rsidRPr="00D81942">
        <w:rPr>
          <w:lang w:eastAsia="zh-CN"/>
        </w:rPr>
        <w:t>8.1</w:t>
      </w:r>
      <w:r w:rsidRPr="00D81942">
        <w:t>.1</w:t>
      </w:r>
      <w:r w:rsidRPr="00D81942">
        <w:rPr>
          <w:lang w:eastAsia="zh-CN"/>
        </w:rPr>
        <w:t>.9</w:t>
      </w:r>
      <w:r w:rsidRPr="00D81942">
        <w:rPr>
          <w:lang w:eastAsia="zh-CN"/>
        </w:rPr>
        <w:tab/>
        <w:t>Security</w:t>
      </w:r>
      <w:bookmarkEnd w:id="375"/>
      <w:bookmarkEnd w:id="376"/>
      <w:bookmarkEnd w:id="377"/>
    </w:p>
    <w:p w14:paraId="4BB04769" w14:textId="77777777" w:rsidR="009D13B3" w:rsidRPr="00D81942" w:rsidRDefault="009D13B3" w:rsidP="007B36D6">
      <w:pPr>
        <w:pStyle w:val="Heading5"/>
      </w:pPr>
      <w:bookmarkStart w:id="378" w:name="_Toc164697727"/>
      <w:bookmarkStart w:id="379" w:name="_Toc168402235"/>
      <w:bookmarkStart w:id="380" w:name="_Toc183442886"/>
      <w:r w:rsidRPr="00D81942">
        <w:rPr>
          <w:lang w:eastAsia="zh-CN"/>
        </w:rPr>
        <w:t>8.1</w:t>
      </w:r>
      <w:r w:rsidRPr="00D81942">
        <w:t>.1</w:t>
      </w:r>
      <w:r w:rsidRPr="00D81942">
        <w:rPr>
          <w:lang w:eastAsia="zh-CN"/>
        </w:rPr>
        <w:t>.9</w:t>
      </w:r>
      <w:r w:rsidRPr="00D81942">
        <w:t>.1</w:t>
      </w:r>
      <w:r w:rsidRPr="00D81942">
        <w:tab/>
        <w:t>General</w:t>
      </w:r>
      <w:bookmarkEnd w:id="378"/>
      <w:bookmarkEnd w:id="379"/>
      <w:bookmarkEnd w:id="38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81" w:name="_Toc164689121"/>
      <w:bookmarkStart w:id="382" w:name="_Toc164697728"/>
      <w:bookmarkStart w:id="383" w:name="_Toc168402236"/>
      <w:bookmarkStart w:id="384" w:name="_Toc183442887"/>
      <w:r w:rsidRPr="00D81942">
        <w:lastRenderedPageBreak/>
        <w:t>8.2</w:t>
      </w:r>
      <w:r w:rsidRPr="00D81942">
        <w:tab/>
        <w:t>Data collection and reporting APIs</w:t>
      </w:r>
      <w:bookmarkEnd w:id="381"/>
      <w:bookmarkEnd w:id="382"/>
      <w:bookmarkEnd w:id="383"/>
      <w:bookmarkEnd w:id="384"/>
    </w:p>
    <w:p w14:paraId="24A6B1F7" w14:textId="77777777" w:rsidR="009D13B3" w:rsidRPr="00D81942" w:rsidRDefault="009D13B3" w:rsidP="007B36D6">
      <w:pPr>
        <w:pStyle w:val="Heading3"/>
      </w:pPr>
      <w:bookmarkStart w:id="385" w:name="_Toc164689122"/>
      <w:bookmarkStart w:id="386" w:name="_Toc164697729"/>
      <w:bookmarkStart w:id="387" w:name="_Toc168402237"/>
      <w:bookmarkStart w:id="388" w:name="_Toc183442888"/>
      <w:r w:rsidRPr="00D81942">
        <w:t>8.2.1</w:t>
      </w:r>
      <w:r w:rsidRPr="00D81942">
        <w:tab/>
        <w:t>Ndcaf_DataReporting API</w:t>
      </w:r>
      <w:bookmarkEnd w:id="385"/>
      <w:bookmarkEnd w:id="386"/>
      <w:bookmarkEnd w:id="387"/>
      <w:bookmarkEnd w:id="38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9" w:name="_Toc168402238"/>
      <w:bookmarkStart w:id="390" w:name="_Toc183442889"/>
      <w:bookmarkStart w:id="391" w:name="_Toc164689124"/>
      <w:bookmarkStart w:id="392" w:name="_Toc164697731"/>
      <w:bookmarkStart w:id="393" w:name="_Hlk165037612"/>
      <w:bookmarkStart w:id="394" w:name="_Toc164689125"/>
      <w:bookmarkStart w:id="39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89"/>
      <w:bookmarkEnd w:id="390"/>
    </w:p>
    <w:p w14:paraId="4A878143" w14:textId="2A91BF1C" w:rsidR="00AB0F5E" w:rsidRPr="00D81942" w:rsidRDefault="00AB0F5E" w:rsidP="000828E1">
      <w:pPr>
        <w:pStyle w:val="Heading3"/>
        <w:rPr>
          <w:lang w:eastAsia="zh-CN"/>
        </w:rPr>
      </w:pPr>
      <w:bookmarkStart w:id="396" w:name="_Toc168402239"/>
      <w:bookmarkStart w:id="397" w:name="_Toc183442890"/>
      <w:r w:rsidRPr="00D81942">
        <w:rPr>
          <w:lang w:eastAsia="zh-CN"/>
        </w:rPr>
        <w:t>8.3.1</w:t>
      </w:r>
      <w:r w:rsidRPr="00D81942">
        <w:rPr>
          <w:lang w:eastAsia="zh-CN"/>
        </w:rPr>
        <w:tab/>
        <w:t>NSCE_SliceInfo API</w:t>
      </w:r>
      <w:bookmarkEnd w:id="391"/>
      <w:bookmarkEnd w:id="392"/>
      <w:bookmarkEnd w:id="396"/>
      <w:bookmarkEnd w:id="397"/>
    </w:p>
    <w:p w14:paraId="4B76B1F8" w14:textId="77777777" w:rsidR="00AB0F5E" w:rsidRPr="00D81942" w:rsidRDefault="00AB0F5E" w:rsidP="000828E1">
      <w:pPr>
        <w:pStyle w:val="Heading4"/>
        <w:rPr>
          <w:rFonts w:eastAsiaTheme="minorHAnsi"/>
          <w:lang w:eastAsia="zh-CN"/>
        </w:rPr>
      </w:pPr>
      <w:bookmarkStart w:id="398" w:name="_Toc131183833"/>
      <w:bookmarkStart w:id="399" w:name="_Toc164697732"/>
      <w:bookmarkStart w:id="400" w:name="_Toc168402240"/>
      <w:bookmarkStart w:id="40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398"/>
      <w:bookmarkEnd w:id="399"/>
      <w:bookmarkEnd w:id="400"/>
      <w:bookmarkEnd w:id="401"/>
    </w:p>
    <w:p w14:paraId="23964DA3" w14:textId="77777777" w:rsidR="00AB0F5E" w:rsidRPr="00D81942" w:rsidRDefault="00AB0F5E" w:rsidP="00AB0F5E">
      <w:pPr>
        <w:rPr>
          <w:lang w:eastAsia="zh-CN"/>
        </w:rPr>
      </w:pPr>
      <w:r w:rsidRPr="00D81942">
        <w:rPr>
          <w:lang w:eastAsia="zh-CN"/>
        </w:rPr>
        <w:t xml:space="preserve">The </w:t>
      </w:r>
      <w:bookmarkStart w:id="402" w:name="_Hlk167843103"/>
      <w:r w:rsidRPr="00D81942">
        <w:rPr>
          <w:lang w:eastAsia="zh-CN"/>
        </w:rPr>
        <w:t xml:space="preserve">NSCE_SliceInfo </w:t>
      </w:r>
      <w:bookmarkEnd w:id="40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3" w:name="_Toc164697733"/>
      <w:bookmarkStart w:id="404" w:name="_Toc168402241"/>
      <w:bookmarkStart w:id="405" w:name="_Toc183442892"/>
      <w:r w:rsidRPr="00D81942">
        <w:rPr>
          <w:lang w:eastAsia="zh-CN"/>
        </w:rPr>
        <w:t>8</w:t>
      </w:r>
      <w:r w:rsidRPr="00D81942">
        <w:t>.</w:t>
      </w:r>
      <w:r w:rsidRPr="00D81942">
        <w:rPr>
          <w:lang w:eastAsia="zh-CN"/>
        </w:rPr>
        <w:t>3.1</w:t>
      </w:r>
      <w:r w:rsidRPr="00D81942">
        <w:t>.2</w:t>
      </w:r>
      <w:r w:rsidRPr="00D81942">
        <w:tab/>
        <w:t>Usage of HTTP</w:t>
      </w:r>
      <w:bookmarkEnd w:id="403"/>
      <w:bookmarkEnd w:id="404"/>
      <w:bookmarkEnd w:id="405"/>
    </w:p>
    <w:p w14:paraId="47C098E4" w14:textId="77777777" w:rsidR="00AB0F5E" w:rsidRPr="00D81942" w:rsidRDefault="00AB0F5E" w:rsidP="000828E1">
      <w:pPr>
        <w:pStyle w:val="Heading5"/>
        <w:rPr>
          <w:rFonts w:eastAsia="SimSun"/>
          <w:lang w:eastAsia="zh-CN"/>
        </w:rPr>
      </w:pPr>
      <w:bookmarkStart w:id="406" w:name="_Toc164697734"/>
      <w:bookmarkStart w:id="407" w:name="_Toc168402242"/>
      <w:bookmarkStart w:id="40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6"/>
      <w:bookmarkEnd w:id="407"/>
      <w:bookmarkEnd w:id="40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9" w:name="_Toc164697735"/>
      <w:bookmarkStart w:id="410" w:name="_Toc168402243"/>
      <w:bookmarkStart w:id="41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9"/>
      <w:bookmarkEnd w:id="410"/>
      <w:bookmarkEnd w:id="41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2" w:name="_Toc164697736"/>
      <w:bookmarkStart w:id="413" w:name="_Toc168402244"/>
      <w:bookmarkStart w:id="41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2"/>
      <w:bookmarkEnd w:id="413"/>
      <w:bookmarkEnd w:id="414"/>
    </w:p>
    <w:p w14:paraId="0D48DEAC" w14:textId="77777777" w:rsidR="00AB0F5E" w:rsidRPr="00D81942" w:rsidRDefault="00AB0F5E" w:rsidP="000828E1">
      <w:pPr>
        <w:pStyle w:val="Heading5"/>
        <w:rPr>
          <w:rFonts w:eastAsia="SimSun"/>
        </w:rPr>
      </w:pPr>
      <w:bookmarkStart w:id="415" w:name="_Toc168402245"/>
      <w:bookmarkStart w:id="41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5"/>
      <w:bookmarkEnd w:id="41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56A58499" w:rsidR="00813DFD" w:rsidRPr="00D81942" w:rsidRDefault="00813DFD" w:rsidP="00813DFD">
      <w:pPr>
        <w:jc w:val="center"/>
      </w:pPr>
      <w:r w:rsidRPr="00412D0B">
        <w:t xml:space="preserve"> </w:t>
      </w:r>
      <w:r>
        <w:object w:dxaOrig="5791" w:dyaOrig="4800" w14:anchorId="313081DA">
          <v:shape id="_x0000_i1026" type="#_x0000_t75" style="width:289.25pt;height:240pt" o:ole="">
            <v:imagedata r:id="rId14" o:title=""/>
          </v:shape>
          <o:OLEObject Type="Embed" ProgID="Visio.Drawing.15" ShapeID="_x0000_i1026" DrawAspect="Content" ObjectID="_1794146600"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17" w:name="_Toc160890556"/>
      <w:bookmarkStart w:id="418" w:name="_Toc168402246"/>
      <w:bookmarkStart w:id="419" w:name="_Toc510696610"/>
      <w:bookmarkStart w:id="420"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21"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7"/>
      <w:bookmarkEnd w:id="418"/>
      <w:bookmarkEnd w:id="421"/>
    </w:p>
    <w:p w14:paraId="0B330BB9" w14:textId="77777777" w:rsidR="00AB0F5E" w:rsidRPr="00D81942" w:rsidRDefault="00AB0F5E" w:rsidP="000828E1">
      <w:pPr>
        <w:pStyle w:val="Heading6"/>
      </w:pPr>
      <w:bookmarkStart w:id="422" w:name="_Toc160890557"/>
      <w:bookmarkStart w:id="423" w:name="_Toc168402247"/>
      <w:bookmarkStart w:id="424" w:name="_Toc183442898"/>
      <w:r w:rsidRPr="00D81942">
        <w:t>8.3.1.</w:t>
      </w:r>
      <w:r w:rsidRPr="00D81942">
        <w:rPr>
          <w:rFonts w:eastAsia="SimSun"/>
        </w:rPr>
        <w:t>3.2</w:t>
      </w:r>
      <w:r w:rsidRPr="00D81942">
        <w:t>.1</w:t>
      </w:r>
      <w:r w:rsidRPr="00D81942">
        <w:tab/>
        <w:t>Description</w:t>
      </w:r>
      <w:bookmarkEnd w:id="419"/>
      <w:bookmarkEnd w:id="420"/>
      <w:bookmarkEnd w:id="422"/>
      <w:bookmarkEnd w:id="423"/>
      <w:bookmarkEnd w:id="424"/>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5" w:name="_Toc35971402"/>
      <w:bookmarkStart w:id="426" w:name="_Toc160890558"/>
      <w:bookmarkStart w:id="427" w:name="_Toc168402248"/>
      <w:bookmarkStart w:id="428" w:name="_Toc183442899"/>
      <w:bookmarkStart w:id="429" w:name="_Toc35971403"/>
      <w:bookmarkStart w:id="430"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5"/>
      <w:bookmarkEnd w:id="426"/>
      <w:bookmarkEnd w:id="427"/>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31" w:name="_Toc160890559"/>
      <w:bookmarkStart w:id="432" w:name="_Toc168402249"/>
      <w:bookmarkStart w:id="433"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9"/>
      <w:bookmarkEnd w:id="430"/>
      <w:bookmarkEnd w:id="431"/>
      <w:bookmarkEnd w:id="432"/>
      <w:bookmarkEnd w:id="433"/>
    </w:p>
    <w:p w14:paraId="05FADA45" w14:textId="77777777" w:rsidR="00AB0F5E" w:rsidRPr="00D81942" w:rsidRDefault="00AB0F5E" w:rsidP="000828E1">
      <w:pPr>
        <w:pStyle w:val="Heading7"/>
      </w:pPr>
      <w:bookmarkStart w:id="434" w:name="_Toc510696613"/>
      <w:bookmarkStart w:id="435" w:name="_Toc35971404"/>
      <w:bookmarkStart w:id="436" w:name="_Toc168402250"/>
      <w:bookmarkStart w:id="437"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4"/>
      <w:bookmarkEnd w:id="435"/>
      <w:bookmarkEnd w:id="436"/>
      <w:bookmarkEnd w:id="437"/>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8" w:name="_Toc35971406"/>
      <w:bookmarkStart w:id="439" w:name="_Toc510696615"/>
      <w:bookmarkStart w:id="440" w:name="_Toc160890560"/>
      <w:bookmarkStart w:id="441" w:name="_Toc168402251"/>
      <w:bookmarkStart w:id="442"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8"/>
      <w:bookmarkEnd w:id="439"/>
      <w:bookmarkEnd w:id="440"/>
      <w:bookmarkEnd w:id="441"/>
      <w:bookmarkEnd w:id="442"/>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3" w:name="_Toc168402252"/>
      <w:bookmarkStart w:id="444"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3"/>
      <w:bookmarkEnd w:id="444"/>
    </w:p>
    <w:p w14:paraId="51FBFFCE" w14:textId="77777777" w:rsidR="00AB0F5E" w:rsidRPr="00D81942" w:rsidRDefault="00AB0F5E" w:rsidP="000828E1">
      <w:pPr>
        <w:pStyle w:val="Heading6"/>
      </w:pPr>
      <w:bookmarkStart w:id="445" w:name="_Toc168402253"/>
      <w:bookmarkStart w:id="446" w:name="_Toc183442904"/>
      <w:r w:rsidRPr="00D81942">
        <w:t>8.3.1.</w:t>
      </w:r>
      <w:r w:rsidRPr="00D81942">
        <w:rPr>
          <w:rFonts w:eastAsia="SimSun"/>
        </w:rPr>
        <w:t>3.3</w:t>
      </w:r>
      <w:r w:rsidRPr="00D81942">
        <w:t>.1</w:t>
      </w:r>
      <w:r w:rsidRPr="00D81942">
        <w:tab/>
        <w:t>Description</w:t>
      </w:r>
      <w:bookmarkEnd w:id="445"/>
      <w:bookmarkEnd w:id="446"/>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7" w:name="_Toc168402254"/>
      <w:bookmarkStart w:id="448"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7"/>
      <w:bookmarkEnd w:id="448"/>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9" w:name="_Toc168402255"/>
      <w:bookmarkStart w:id="450"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9"/>
      <w:bookmarkEnd w:id="450"/>
    </w:p>
    <w:p w14:paraId="7375CE5F" w14:textId="77777777" w:rsidR="00AB0F5E" w:rsidRPr="00D81942" w:rsidRDefault="00AB0F5E" w:rsidP="000828E1">
      <w:pPr>
        <w:pStyle w:val="Heading7"/>
      </w:pPr>
      <w:bookmarkStart w:id="451" w:name="_Toc168402256"/>
      <w:bookmarkStart w:id="452"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51"/>
      <w:bookmarkEnd w:id="452"/>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3" w:name="_Toc168402257"/>
      <w:bookmarkStart w:id="454"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3"/>
      <w:bookmarkEnd w:id="454"/>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55" w:name="_Toc183442909"/>
      <w:bookmarkStart w:id="456" w:name="_Toc164697737"/>
      <w:bookmarkStart w:id="457"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55"/>
    </w:p>
    <w:p w14:paraId="342A15C0" w14:textId="77777777" w:rsidR="00813DFD" w:rsidRPr="00D81942" w:rsidRDefault="00813DFD" w:rsidP="00813DFD">
      <w:pPr>
        <w:pStyle w:val="Heading6"/>
      </w:pPr>
      <w:bookmarkStart w:id="458" w:name="_Toc183442910"/>
      <w:r w:rsidRPr="00D81942">
        <w:t>8.3.1.</w:t>
      </w:r>
      <w:r w:rsidRPr="00D81942">
        <w:rPr>
          <w:rFonts w:eastAsia="SimSun"/>
        </w:rPr>
        <w:t>3.3</w:t>
      </w:r>
      <w:r>
        <w:rPr>
          <w:rFonts w:eastAsia="SimSun"/>
        </w:rPr>
        <w:t>A</w:t>
      </w:r>
      <w:r w:rsidRPr="00D81942">
        <w:t>.1</w:t>
      </w:r>
      <w:r w:rsidRPr="00D81942">
        <w:tab/>
        <w:t>Description</w:t>
      </w:r>
      <w:bookmarkEnd w:id="458"/>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59"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59"/>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0"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0"/>
    </w:p>
    <w:p w14:paraId="552965D0" w14:textId="77777777" w:rsidR="00813DFD" w:rsidRPr="00D81942" w:rsidRDefault="00813DFD" w:rsidP="00813DFD">
      <w:pPr>
        <w:pStyle w:val="Heading7"/>
      </w:pPr>
      <w:bookmarkStart w:id="461"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61"/>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6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6"/>
      <w:bookmarkEnd w:id="457"/>
      <w:bookmarkEnd w:id="462"/>
    </w:p>
    <w:p w14:paraId="2C6817B9" w14:textId="77777777" w:rsidR="00AB0F5E" w:rsidRPr="00D81942" w:rsidRDefault="00AB0F5E" w:rsidP="00AB0F5E">
      <w:bookmarkStart w:id="463" w:name="_Toc510696623"/>
      <w:bookmarkStart w:id="464" w:name="_Toc35971414"/>
      <w:r w:rsidRPr="00D81942">
        <w:t>None in this release of the specification.</w:t>
      </w:r>
      <w:bookmarkEnd w:id="463"/>
      <w:bookmarkEnd w:id="464"/>
    </w:p>
    <w:p w14:paraId="3062E8A7" w14:textId="77777777" w:rsidR="00AB0F5E" w:rsidRPr="00D81942" w:rsidRDefault="00AB0F5E" w:rsidP="000828E1">
      <w:pPr>
        <w:pStyle w:val="Heading5"/>
      </w:pPr>
      <w:bookmarkStart w:id="465" w:name="_Toc168402259"/>
      <w:bookmarkStart w:id="46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65"/>
      <w:bookmarkEnd w:id="466"/>
    </w:p>
    <w:p w14:paraId="5D841D57" w14:textId="77777777" w:rsidR="00AB0F5E" w:rsidRPr="00D81942" w:rsidRDefault="00AB0F5E" w:rsidP="000828E1">
      <w:pPr>
        <w:pStyle w:val="Heading6"/>
      </w:pPr>
      <w:bookmarkStart w:id="467" w:name="_Toc510696629"/>
      <w:bookmarkStart w:id="468" w:name="_Toc35971420"/>
      <w:bookmarkStart w:id="469" w:name="_Toc130662207"/>
      <w:bookmarkStart w:id="470" w:name="_Toc160446457"/>
      <w:bookmarkStart w:id="471" w:name="_Toc160532736"/>
      <w:bookmarkStart w:id="472" w:name="_Toc168402260"/>
      <w:bookmarkStart w:id="47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7"/>
      <w:bookmarkEnd w:id="468"/>
      <w:bookmarkEnd w:id="469"/>
      <w:bookmarkEnd w:id="470"/>
      <w:bookmarkEnd w:id="471"/>
      <w:bookmarkEnd w:id="472"/>
      <w:bookmarkEnd w:id="473"/>
    </w:p>
    <w:p w14:paraId="6DEFA128" w14:textId="77777777" w:rsidR="00813DFD" w:rsidRPr="00D81942" w:rsidRDefault="00813DFD" w:rsidP="00813DFD">
      <w:pPr>
        <w:pStyle w:val="TH"/>
      </w:pPr>
      <w:bookmarkStart w:id="474" w:name="_Toc168402261"/>
      <w:bookmarkStart w:id="475" w:name="_Toc160446458"/>
      <w:bookmarkStart w:id="47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77"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74"/>
      <w:bookmarkEnd w:id="477"/>
    </w:p>
    <w:p w14:paraId="3418404B" w14:textId="77777777" w:rsidR="00AB0F5E" w:rsidRPr="00D81942" w:rsidRDefault="00AB0F5E" w:rsidP="000828E1">
      <w:pPr>
        <w:pStyle w:val="Heading7"/>
      </w:pPr>
      <w:bookmarkStart w:id="478" w:name="_Toc168402262"/>
      <w:bookmarkStart w:id="479"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8"/>
      <w:bookmarkEnd w:id="479"/>
    </w:p>
    <w:p w14:paraId="7D666914" w14:textId="77777777" w:rsidR="00813DFD" w:rsidRPr="00D81942" w:rsidRDefault="00813DFD" w:rsidP="00813DFD">
      <w:bookmarkStart w:id="480"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81"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0"/>
      <w:bookmarkEnd w:id="481"/>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82" w:name="_Hlk167843357"/>
            <w:r w:rsidRPr="00D81942">
              <w:t>EdgeSCRequirementNotif</w:t>
            </w:r>
            <w:bookmarkEnd w:id="482"/>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83" w:name="_Toc168402264"/>
      <w:bookmarkStart w:id="484"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75"/>
      <w:bookmarkEnd w:id="476"/>
      <w:r w:rsidRPr="00D81942">
        <w:t>PLMN slice notification</w:t>
      </w:r>
      <w:bookmarkEnd w:id="483"/>
      <w:bookmarkEnd w:id="484"/>
    </w:p>
    <w:p w14:paraId="73137638" w14:textId="77777777" w:rsidR="00AB0F5E" w:rsidRPr="00D81942" w:rsidRDefault="00AB0F5E" w:rsidP="000828E1">
      <w:pPr>
        <w:pStyle w:val="Heading7"/>
      </w:pPr>
      <w:bookmarkStart w:id="485" w:name="_Toc160446459"/>
      <w:bookmarkStart w:id="486" w:name="_Toc160532738"/>
      <w:bookmarkStart w:id="487" w:name="_Toc168402265"/>
      <w:bookmarkStart w:id="488"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85"/>
      <w:bookmarkEnd w:id="486"/>
      <w:bookmarkEnd w:id="487"/>
      <w:bookmarkEnd w:id="488"/>
    </w:p>
    <w:p w14:paraId="29C08105" w14:textId="77777777" w:rsidR="00813DFD" w:rsidRPr="00D81942" w:rsidRDefault="00813DFD" w:rsidP="00813DFD">
      <w:bookmarkStart w:id="489" w:name="_Toc160446460"/>
      <w:bookmarkStart w:id="490" w:name="_Toc160532739"/>
      <w:bookmarkStart w:id="491"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92"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9"/>
      <w:bookmarkEnd w:id="490"/>
      <w:bookmarkEnd w:id="491"/>
      <w:bookmarkEnd w:id="492"/>
    </w:p>
    <w:p w14:paraId="3FE91853" w14:textId="77777777" w:rsidR="00AB0F5E" w:rsidRPr="00D81942" w:rsidRDefault="00AB0F5E" w:rsidP="00AB0F5E">
      <w:bookmarkStart w:id="493"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94" w:name="_Hlk149903494"/>
      <w:bookmarkEnd w:id="493"/>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94"/>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95" w:name="_Hlk149903622"/>
      <w:r w:rsidRPr="00D81942">
        <w:t>Data structures supported by the POST Request Body on this resource</w:t>
      </w:r>
      <w:bookmarkEnd w:id="49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96"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96"/>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7" w:name="_Hlk149903640"/>
      <w:r w:rsidRPr="00D81942">
        <w:t>Data structures supported by the POST Response Body on this resource</w:t>
      </w:r>
      <w:bookmarkEnd w:id="49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8"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8"/>
    </w:tbl>
    <w:p w14:paraId="538A571E" w14:textId="77777777" w:rsidR="00AB0F5E" w:rsidRPr="00D81942" w:rsidRDefault="00AB0F5E" w:rsidP="00AB0F5E"/>
    <w:p w14:paraId="414E4EC3" w14:textId="77777777" w:rsidR="00813DFD" w:rsidRPr="0051387D" w:rsidRDefault="00813DFD" w:rsidP="00813DFD">
      <w:pPr>
        <w:pStyle w:val="Heading6"/>
      </w:pPr>
      <w:bookmarkStart w:id="499" w:name="_Toc183442923"/>
      <w:bookmarkStart w:id="500" w:name="_Toc35971427"/>
      <w:bookmarkStart w:id="501" w:name="_Toc157434618"/>
      <w:bookmarkStart w:id="502" w:name="_Toc157436333"/>
      <w:bookmarkStart w:id="503" w:name="_Toc157440173"/>
      <w:bookmarkStart w:id="504" w:name="_Toc168402267"/>
      <w:r>
        <w:lastRenderedPageBreak/>
        <w:t>8.3.1.3.5.4</w:t>
      </w:r>
      <w:r w:rsidRPr="0051387D">
        <w:tab/>
        <w:t>NS Info Delivery</w:t>
      </w:r>
      <w:bookmarkEnd w:id="499"/>
    </w:p>
    <w:p w14:paraId="74306EE5" w14:textId="77777777" w:rsidR="00813DFD" w:rsidRPr="00D81942" w:rsidRDefault="00813DFD" w:rsidP="00813DFD">
      <w:pPr>
        <w:pStyle w:val="Heading7"/>
      </w:pPr>
      <w:bookmarkStart w:id="505" w:name="_Toc183442924"/>
      <w:r>
        <w:rPr>
          <w:lang w:eastAsia="zh-CN"/>
        </w:rPr>
        <w:t>8.3.1.3.5.4</w:t>
      </w:r>
      <w:r w:rsidRPr="00D81942">
        <w:t>.1</w:t>
      </w:r>
      <w:r w:rsidRPr="00D81942">
        <w:tab/>
        <w:t>Description</w:t>
      </w:r>
      <w:bookmarkEnd w:id="505"/>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06" w:name="_Toc183442925"/>
      <w:r>
        <w:rPr>
          <w:lang w:eastAsia="zh-CN"/>
        </w:rPr>
        <w:t>8.3.1.3.5.4</w:t>
      </w:r>
      <w:r w:rsidRPr="00D81942">
        <w:t>.2</w:t>
      </w:r>
      <w:r w:rsidRPr="00D81942">
        <w:tab/>
        <w:t>Notification definition</w:t>
      </w:r>
      <w:bookmarkEnd w:id="506"/>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07"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0"/>
      <w:bookmarkEnd w:id="501"/>
      <w:bookmarkEnd w:id="502"/>
      <w:bookmarkEnd w:id="503"/>
      <w:bookmarkEnd w:id="504"/>
      <w:bookmarkEnd w:id="507"/>
    </w:p>
    <w:p w14:paraId="2864D40E" w14:textId="77777777" w:rsidR="00AB0F5E" w:rsidRPr="00D81942" w:rsidRDefault="00AB0F5E" w:rsidP="000828E1">
      <w:pPr>
        <w:pStyle w:val="Heading6"/>
      </w:pPr>
      <w:bookmarkStart w:id="508" w:name="_Toc510696633"/>
      <w:bookmarkStart w:id="509" w:name="_Toc35971428"/>
      <w:bookmarkStart w:id="510" w:name="_Toc157434619"/>
      <w:bookmarkStart w:id="511" w:name="_Toc157436334"/>
      <w:bookmarkStart w:id="512" w:name="_Toc157440174"/>
      <w:bookmarkStart w:id="513" w:name="_Toc168402268"/>
      <w:bookmarkStart w:id="514"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08"/>
      <w:bookmarkEnd w:id="509"/>
      <w:bookmarkEnd w:id="510"/>
      <w:bookmarkEnd w:id="511"/>
      <w:bookmarkEnd w:id="512"/>
      <w:bookmarkEnd w:id="513"/>
      <w:bookmarkEnd w:id="51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7C449D">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6DCD280"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7C449D">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15" w:name="_Toc157434620"/>
      <w:bookmarkStart w:id="516" w:name="_Toc157436335"/>
      <w:bookmarkStart w:id="517" w:name="_Toc157440175"/>
      <w:bookmarkStart w:id="518"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7C449D">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19"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15"/>
      <w:bookmarkEnd w:id="516"/>
      <w:bookmarkEnd w:id="517"/>
      <w:bookmarkEnd w:id="518"/>
      <w:bookmarkEnd w:id="519"/>
    </w:p>
    <w:p w14:paraId="4AE64D1B" w14:textId="77777777" w:rsidR="00AB0F5E" w:rsidRPr="00D81942" w:rsidRDefault="00AB0F5E" w:rsidP="000828E1">
      <w:pPr>
        <w:pStyle w:val="Heading7"/>
      </w:pPr>
      <w:bookmarkStart w:id="520" w:name="_Toc157434621"/>
      <w:bookmarkStart w:id="521" w:name="_Toc157436336"/>
      <w:bookmarkStart w:id="522" w:name="_Toc157440176"/>
      <w:bookmarkStart w:id="523" w:name="_Toc168402270"/>
      <w:bookmarkStart w:id="524"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0"/>
      <w:bookmarkEnd w:id="521"/>
      <w:bookmarkEnd w:id="522"/>
      <w:bookmarkEnd w:id="523"/>
      <w:bookmarkEnd w:id="524"/>
    </w:p>
    <w:p w14:paraId="369F4252" w14:textId="77777777" w:rsidR="005344CB" w:rsidRPr="00D81942" w:rsidRDefault="005344CB" w:rsidP="005344CB">
      <w:bookmarkStart w:id="525" w:name="_Toc164697746"/>
      <w:bookmarkStart w:id="526"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27"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27"/>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28"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28"/>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29"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25"/>
      <w:bookmarkEnd w:id="526"/>
      <w:bookmarkEnd w:id="529"/>
    </w:p>
    <w:p w14:paraId="7C7D415C" w14:textId="77777777" w:rsidR="00AB0F5E" w:rsidRPr="00D81942" w:rsidRDefault="00AB0F5E" w:rsidP="000828E1">
      <w:pPr>
        <w:pStyle w:val="Heading6"/>
      </w:pPr>
      <w:bookmarkStart w:id="530" w:name="_Toc164697747"/>
      <w:bookmarkStart w:id="531" w:name="_Toc168402272"/>
      <w:bookmarkStart w:id="532"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0"/>
      <w:bookmarkEnd w:id="531"/>
      <w:bookmarkEnd w:id="532"/>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33" w:name="_Toc164697748"/>
      <w:bookmarkStart w:id="534" w:name="_Toc168402273"/>
      <w:bookmarkStart w:id="535"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33"/>
      <w:bookmarkEnd w:id="534"/>
      <w:bookmarkEnd w:id="535"/>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36" w:name="_Toc164697749"/>
      <w:bookmarkStart w:id="537" w:name="_Toc168402274"/>
      <w:bookmarkStart w:id="538"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36"/>
      <w:bookmarkEnd w:id="537"/>
      <w:bookmarkEnd w:id="538"/>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39" w:name="_Toc164697750"/>
      <w:bookmarkStart w:id="540" w:name="_Toc168402275"/>
      <w:bookmarkStart w:id="541"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39"/>
      <w:bookmarkEnd w:id="540"/>
      <w:bookmarkEnd w:id="541"/>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42" w:name="_Toc164697751"/>
      <w:bookmarkStart w:id="543" w:name="_Toc168402276"/>
      <w:bookmarkStart w:id="544"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42"/>
      <w:bookmarkEnd w:id="543"/>
      <w:bookmarkEnd w:id="544"/>
    </w:p>
    <w:p w14:paraId="4E7F8A1E" w14:textId="77777777" w:rsidR="00AB0F5E" w:rsidRPr="00D81942" w:rsidRDefault="00AB0F5E" w:rsidP="000828E1">
      <w:pPr>
        <w:pStyle w:val="Heading6"/>
      </w:pPr>
      <w:bookmarkStart w:id="545" w:name="_Toc164697752"/>
      <w:bookmarkStart w:id="546" w:name="_Toc168402277"/>
      <w:bookmarkStart w:id="547"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45"/>
      <w:bookmarkEnd w:id="546"/>
      <w:bookmarkEnd w:id="547"/>
    </w:p>
    <w:p w14:paraId="0DE275CC" w14:textId="3EDA5DC4" w:rsidR="00AB0F5E" w:rsidRPr="00D81942" w:rsidRDefault="00AB0F5E" w:rsidP="00AB0F5E">
      <w:r w:rsidRPr="00D81942">
        <w:t>Usage of HTTP over TLS and the TLS profiles shall be as specified in clause 5.1.1.4 of 3GPP TS 3</w:t>
      </w:r>
      <w:bookmarkStart w:id="548" w:name="_Hlk164687398"/>
      <w:r w:rsidRPr="00D81942">
        <w:t>3</w:t>
      </w:r>
      <w:bookmarkEnd w:id="548"/>
      <w:r w:rsidRPr="00D81942">
        <w:t>.434 [21].</w:t>
      </w:r>
    </w:p>
    <w:p w14:paraId="53E221B2" w14:textId="77777777" w:rsidR="009D13B3" w:rsidRPr="00D81942" w:rsidRDefault="009D13B3" w:rsidP="007B36D6">
      <w:pPr>
        <w:pStyle w:val="Heading1"/>
        <w:rPr>
          <w:lang w:eastAsia="zh-CN"/>
        </w:rPr>
      </w:pPr>
      <w:bookmarkStart w:id="549" w:name="_Toc168402278"/>
      <w:bookmarkStart w:id="550" w:name="_Toc183442939"/>
      <w:bookmarkEnd w:id="393"/>
      <w:r w:rsidRPr="00D81942">
        <w:rPr>
          <w:lang w:eastAsia="zh-CN"/>
        </w:rPr>
        <w:t>9</w:t>
      </w:r>
      <w:r w:rsidRPr="00D81942">
        <w:rPr>
          <w:lang w:eastAsia="zh-CN"/>
        </w:rPr>
        <w:tab/>
        <w:t>Usage of common API framework</w:t>
      </w:r>
      <w:bookmarkEnd w:id="394"/>
      <w:bookmarkEnd w:id="395"/>
      <w:bookmarkEnd w:id="549"/>
      <w:bookmarkEnd w:id="550"/>
    </w:p>
    <w:p w14:paraId="25338AEC" w14:textId="77777777" w:rsidR="009D13B3" w:rsidRPr="00D81942" w:rsidRDefault="009D13B3" w:rsidP="007B36D6">
      <w:pPr>
        <w:pStyle w:val="Heading2"/>
      </w:pPr>
      <w:bookmarkStart w:id="551" w:name="_Toc164689126"/>
      <w:bookmarkStart w:id="552" w:name="_Toc164697754"/>
      <w:bookmarkStart w:id="553" w:name="_Toc168402279"/>
      <w:bookmarkStart w:id="554" w:name="_Toc183442940"/>
      <w:r w:rsidRPr="00D81942">
        <w:t>9.1</w:t>
      </w:r>
      <w:r w:rsidRPr="00D81942">
        <w:tab/>
        <w:t>General</w:t>
      </w:r>
      <w:bookmarkEnd w:id="551"/>
      <w:bookmarkEnd w:id="552"/>
      <w:bookmarkEnd w:id="553"/>
      <w:bookmarkEnd w:id="554"/>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B81282" w:rsidRDefault="008B5E4E" w:rsidP="008B5E4E">
      <w:pPr>
        <w:pStyle w:val="Heading8"/>
        <w:rPr>
          <w:lang w:val="fr-FR"/>
        </w:rPr>
      </w:pPr>
      <w:bookmarkStart w:id="555" w:name="_Toc164697755"/>
      <w:bookmarkStart w:id="556" w:name="_Toc183442941"/>
      <w:r w:rsidRPr="00B81282">
        <w:rPr>
          <w:lang w:val="fr-FR"/>
        </w:rPr>
        <w:lastRenderedPageBreak/>
        <w:t>Annex A (normative):</w:t>
      </w:r>
      <w:r w:rsidR="009D13B3" w:rsidRPr="00B81282">
        <w:rPr>
          <w:lang w:val="fr-FR"/>
        </w:rPr>
        <w:t xml:space="preserve"> Void</w:t>
      </w:r>
      <w:bookmarkEnd w:id="555"/>
      <w:bookmarkEnd w:id="556"/>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57" w:name="_Toc164697756"/>
      <w:bookmarkStart w:id="558"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57"/>
      <w:bookmarkEnd w:id="558"/>
    </w:p>
    <w:p w14:paraId="3ACD5D62" w14:textId="7DA0B36E" w:rsidR="008B5E4E" w:rsidRPr="00B81282" w:rsidRDefault="006B30D0" w:rsidP="008B5E4E">
      <w:pPr>
        <w:pStyle w:val="Heading8"/>
        <w:rPr>
          <w:lang w:val="fr-FR"/>
        </w:rPr>
      </w:pPr>
      <w:r w:rsidRPr="00B81282">
        <w:rPr>
          <w:lang w:val="fr-FR"/>
        </w:rPr>
        <w:br w:type="page"/>
      </w:r>
      <w:bookmarkStart w:id="559" w:name="_Toc24868677"/>
      <w:bookmarkStart w:id="560" w:name="_Toc34154182"/>
      <w:bookmarkStart w:id="561" w:name="_Toc36041126"/>
      <w:bookmarkStart w:id="562" w:name="_Toc36041439"/>
      <w:bookmarkStart w:id="563" w:name="_Toc43196719"/>
      <w:bookmarkStart w:id="564" w:name="_Toc43481489"/>
      <w:bookmarkStart w:id="565" w:name="_Toc45134766"/>
      <w:bookmarkStart w:id="566" w:name="_Toc51189298"/>
      <w:bookmarkStart w:id="567" w:name="_Toc51763974"/>
      <w:bookmarkStart w:id="568" w:name="_Toc57206206"/>
      <w:bookmarkStart w:id="569" w:name="_Toc59019547"/>
      <w:bookmarkStart w:id="570" w:name="_Toc68170220"/>
      <w:bookmarkStart w:id="571" w:name="_Toc83234262"/>
      <w:bookmarkStart w:id="572" w:name="_Toc90661685"/>
      <w:bookmarkStart w:id="573" w:name="_Toc138755405"/>
      <w:bookmarkStart w:id="574" w:name="_Toc151886390"/>
      <w:bookmarkStart w:id="575" w:name="_Toc152076455"/>
      <w:bookmarkStart w:id="576" w:name="_Toc153794171"/>
    </w:p>
    <w:p w14:paraId="5F0FE07E" w14:textId="73844121" w:rsidR="008B5E4E" w:rsidRPr="00D81942" w:rsidRDefault="008B5E4E" w:rsidP="008B5E4E">
      <w:pPr>
        <w:pStyle w:val="Heading8"/>
      </w:pPr>
      <w:bookmarkStart w:id="577" w:name="_Toc164697757"/>
      <w:bookmarkStart w:id="578" w:name="_Toc183442943"/>
      <w:r w:rsidRPr="00D81942">
        <w:lastRenderedPageBreak/>
        <w:t>Annex C (normative):</w:t>
      </w:r>
      <w:r w:rsidRPr="00D81942">
        <w:br/>
        <w:t>OpenAPI specification</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F243C34" w14:textId="77777777" w:rsidR="008B5E4E" w:rsidRPr="00D81942" w:rsidRDefault="008B5E4E" w:rsidP="008B5E4E">
      <w:pPr>
        <w:pStyle w:val="Heading1"/>
      </w:pPr>
      <w:bookmarkStart w:id="579" w:name="_Toc34154183"/>
      <w:bookmarkStart w:id="580" w:name="_Toc36041127"/>
      <w:bookmarkStart w:id="581" w:name="_Toc36041440"/>
      <w:bookmarkStart w:id="582" w:name="_Toc43196720"/>
      <w:bookmarkStart w:id="583" w:name="_Toc43481490"/>
      <w:bookmarkStart w:id="584" w:name="_Toc45134767"/>
      <w:bookmarkStart w:id="585" w:name="_Toc51189299"/>
      <w:bookmarkStart w:id="586" w:name="_Toc51763975"/>
      <w:bookmarkStart w:id="587" w:name="_Toc57206207"/>
      <w:bookmarkStart w:id="588" w:name="_Toc59019548"/>
      <w:bookmarkStart w:id="589" w:name="_Toc68170221"/>
      <w:bookmarkStart w:id="590" w:name="_Toc83234263"/>
      <w:bookmarkStart w:id="591" w:name="_Toc90661686"/>
      <w:bookmarkStart w:id="592" w:name="_Toc138755406"/>
      <w:bookmarkStart w:id="593" w:name="_Toc151886391"/>
      <w:bookmarkStart w:id="594" w:name="_Toc152076456"/>
      <w:bookmarkStart w:id="595" w:name="_Toc153794172"/>
      <w:bookmarkStart w:id="596" w:name="_Toc164689127"/>
      <w:bookmarkStart w:id="597" w:name="_Toc164697758"/>
      <w:bookmarkStart w:id="598" w:name="_Toc168402280"/>
      <w:bookmarkStart w:id="599" w:name="_Toc183442944"/>
      <w:r w:rsidRPr="00D81942">
        <w:t>C.1</w:t>
      </w:r>
      <w:r w:rsidRPr="00D81942">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0" w:name="_Hlk3294506"/>
      <w:r w:rsidRPr="00D81942">
        <w:t>of the OpenAPI specification file</w:t>
      </w:r>
      <w:bookmarkEnd w:id="600"/>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01" w:name="_Toc43196725"/>
      <w:bookmarkStart w:id="602" w:name="_Toc43481491"/>
      <w:bookmarkStart w:id="603" w:name="_Toc45134768"/>
      <w:bookmarkStart w:id="604" w:name="_Toc51189300"/>
      <w:bookmarkStart w:id="605" w:name="_Toc51763976"/>
      <w:bookmarkStart w:id="606" w:name="_Toc57206208"/>
      <w:bookmarkStart w:id="607" w:name="_Toc59019549"/>
      <w:bookmarkStart w:id="608" w:name="_Toc68170222"/>
      <w:bookmarkStart w:id="609" w:name="_Toc83234264"/>
      <w:bookmarkStart w:id="610" w:name="_Toc90661687"/>
      <w:bookmarkStart w:id="611" w:name="_Toc138755407"/>
      <w:bookmarkStart w:id="612" w:name="_Toc151886392"/>
      <w:bookmarkStart w:id="613" w:name="_Toc152076457"/>
      <w:bookmarkStart w:id="614" w:name="_Toc153794173"/>
      <w:bookmarkStart w:id="615" w:name="_Toc164689128"/>
      <w:bookmarkStart w:id="616" w:name="_Toc164697759"/>
      <w:bookmarkStart w:id="617" w:name="_Toc168402281"/>
      <w:bookmarkStart w:id="618" w:name="_Toc183442945"/>
      <w:r w:rsidRPr="00D81942">
        <w:t>C.2</w:t>
      </w:r>
      <w:r w:rsidRPr="00D81942">
        <w:tab/>
        <w:t>ETC_Configuration API</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5D83F341" w:rsidR="008B5E4E" w:rsidRPr="00D81942" w:rsidRDefault="008B5E4E" w:rsidP="008B5E4E">
      <w:pPr>
        <w:pStyle w:val="PL"/>
      </w:pPr>
      <w:r w:rsidRPr="00D81942">
        <w:t xml:space="preserve">  version: 1.0.</w:t>
      </w:r>
      <w:r w:rsidR="009C6FC6">
        <w:t>2</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2A17F887" w:rsidR="008B5E4E" w:rsidRPr="00D81942" w:rsidRDefault="008B5E4E" w:rsidP="008B5E4E">
      <w:pPr>
        <w:pStyle w:val="PL"/>
      </w:pPr>
      <w:r w:rsidRPr="00D81942">
        <w:t xml:space="preserve">    3GPP TS 24.549 V18.</w:t>
      </w:r>
      <w:r w:rsidR="009C6FC6">
        <w:t>4</w:t>
      </w:r>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7777777" w:rsidR="0018598E" w:rsidRPr="006B4BBD" w:rsidRDefault="0018598E" w:rsidP="0018598E">
      <w:pPr>
        <w:pStyle w:val="PL"/>
        <w:rPr>
          <w:rFonts w:cs="Courier New"/>
          <w:szCs w:val="16"/>
        </w:rPr>
      </w:pPr>
      <w:r w:rsidRPr="006B4BBD">
        <w:rPr>
          <w:rFonts w:cs="Courier New"/>
          <w:szCs w:val="16"/>
        </w:rPr>
        <w:t xml:space="preserve">          description: String identifying the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19" w:name="_Toc168402282"/>
      <w:bookmarkStart w:id="620" w:name="_Toc183442946"/>
      <w:bookmarkStart w:id="621" w:name="_Hlk168393403"/>
      <w:bookmarkStart w:id="622" w:name="_Toc164697760"/>
      <w:r w:rsidR="00F55151" w:rsidRPr="00D81942">
        <w:lastRenderedPageBreak/>
        <w:t>C.3</w:t>
      </w:r>
      <w:r w:rsidR="00F55151" w:rsidRPr="00D81942">
        <w:tab/>
      </w:r>
      <w:bookmarkStart w:id="623" w:name="_Hlk164878392"/>
      <w:r w:rsidR="00F55151" w:rsidRPr="00D81942">
        <w:rPr>
          <w:lang w:eastAsia="zh-CN"/>
        </w:rPr>
        <w:t xml:space="preserve">NSCE_SliceInfo </w:t>
      </w:r>
      <w:r w:rsidR="00F55151" w:rsidRPr="00D81942">
        <w:t>API</w:t>
      </w:r>
      <w:bookmarkEnd w:id="619"/>
      <w:bookmarkEnd w:id="620"/>
      <w:bookmarkEnd w:id="623"/>
    </w:p>
    <w:p w14:paraId="342D3313" w14:textId="77777777" w:rsidR="00F55151" w:rsidRPr="00D81942" w:rsidRDefault="00F55151" w:rsidP="00F55151">
      <w:pPr>
        <w:pStyle w:val="PL"/>
      </w:pPr>
      <w:bookmarkStart w:id="624"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6979DFE6" w:rsidR="00F55151" w:rsidRPr="00D81942" w:rsidRDefault="00F55151" w:rsidP="00F55151">
      <w:pPr>
        <w:pStyle w:val="PL"/>
      </w:pPr>
      <w:r w:rsidRPr="00D81942">
        <w:t xml:space="preserve">  version: 1.</w:t>
      </w:r>
      <w:r w:rsidR="00AD0190">
        <w:t>0</w:t>
      </w:r>
      <w:r w:rsidRPr="00D81942">
        <w:t>.</w:t>
      </w:r>
      <w:r w:rsidR="00AD0190">
        <w:t>1</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25" w:name="_Hlk165050845"/>
      <w:r w:rsidRPr="00D81942">
        <w:t xml:space="preserve">    API for notification of slice information.  </w:t>
      </w:r>
    </w:p>
    <w:bookmarkEnd w:id="625"/>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2611CBE8" w:rsidR="00F55151" w:rsidRPr="00D81942" w:rsidRDefault="00F55151" w:rsidP="00F55151">
      <w:pPr>
        <w:pStyle w:val="PL"/>
      </w:pPr>
      <w:bookmarkStart w:id="626" w:name="_Hlk165050864"/>
      <w:r w:rsidRPr="00D81942">
        <w:t xml:space="preserve">    3GPP TS 24.549 V18.</w:t>
      </w:r>
      <w:r w:rsidR="009C6FC6">
        <w:t>4</w:t>
      </w:r>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26"/>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24"/>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77777777" w:rsidR="00CC6CA8" w:rsidRPr="00D3062E" w:rsidRDefault="00CC6CA8" w:rsidP="00CC6CA8">
      <w:pPr>
        <w:pStyle w:val="PL"/>
        <w:rPr>
          <w:rFonts w:cs="Courier New"/>
          <w:szCs w:val="16"/>
        </w:rPr>
      </w:pPr>
      <w:r w:rsidRPr="00D3062E">
        <w:rPr>
          <w:rFonts w:cs="Courier New"/>
          <w:szCs w:val="16"/>
        </w:rPr>
        <w:t xml:space="preserve">            $ref: '/components/schemas/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21"/>
    <w:p w14:paraId="516092D3" w14:textId="496FBD67" w:rsidR="00080512" w:rsidRPr="00D81942" w:rsidRDefault="00F55151" w:rsidP="008B5E4E">
      <w:pPr>
        <w:pStyle w:val="Heading8"/>
      </w:pPr>
      <w:r w:rsidRPr="00D81942">
        <w:br w:type="page"/>
      </w:r>
      <w:bookmarkStart w:id="62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22"/>
      <w:bookmarkEnd w:id="6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28" w:name="historyclause"/>
            <w:bookmarkEnd w:id="62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02AB8788"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097B2189"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59C84C9E" w:rsidR="00017664" w:rsidRPr="00E54831" w:rsidRDefault="00E54831" w:rsidP="00CD2B77">
            <w:pPr>
              <w:overflowPunct/>
              <w:autoSpaceDE/>
              <w:autoSpaceDN/>
              <w:adjustRightInd/>
              <w:spacing w:after="0"/>
              <w:jc w:val="center"/>
              <w:textAlignment w:val="auto"/>
              <w:rPr>
                <w:rFonts w:ascii="Arial" w:hAnsi="Arial" w:cs="Arial"/>
                <w:sz w:val="16"/>
                <w:szCs w:val="16"/>
                <w:highlight w:val="yellow"/>
              </w:rPr>
            </w:pPr>
            <w:r w:rsidRPr="00E54831">
              <w:rPr>
                <w:rFonts w:ascii="Arial" w:hAnsi="Arial" w:cs="Arial"/>
                <w:sz w:val="16"/>
                <w:szCs w:val="16"/>
                <w:highlight w:val="yellow"/>
              </w:rPr>
              <w:t>CP-24XXXX</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4737A0C2" w:rsidR="00017664" w:rsidRPr="00E54831" w:rsidRDefault="00E54831" w:rsidP="00CD2B77">
            <w:pPr>
              <w:pStyle w:val="TAC"/>
              <w:rPr>
                <w:sz w:val="16"/>
                <w:szCs w:val="16"/>
              </w:rPr>
            </w:pPr>
            <w:r w:rsidRPr="00E54831">
              <w:rPr>
                <w:sz w:val="16"/>
                <w:szCs w:val="16"/>
              </w:rPr>
              <w:t>1</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641452A3" w:rsidR="00E54831" w:rsidRPr="00E54831" w:rsidRDefault="00E54831" w:rsidP="00E54831">
            <w:pPr>
              <w:overflowPunct/>
              <w:autoSpaceDE/>
              <w:autoSpaceDN/>
              <w:adjustRightInd/>
              <w:spacing w:after="0"/>
              <w:jc w:val="center"/>
              <w:textAlignment w:val="auto"/>
              <w:rPr>
                <w:rFonts w:ascii="Arial" w:hAnsi="Arial" w:cs="Arial"/>
                <w:sz w:val="16"/>
                <w:szCs w:val="16"/>
                <w:highlight w:val="yellow"/>
              </w:rPr>
            </w:pPr>
            <w:r w:rsidRPr="00E54831">
              <w:rPr>
                <w:rFonts w:ascii="Arial" w:hAnsi="Arial" w:cs="Arial"/>
                <w:sz w:val="16"/>
                <w:szCs w:val="16"/>
                <w:highlight w:val="yellow"/>
              </w:rPr>
              <w:t>CP-24XXXX</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63A0984" w:rsidR="00E54831" w:rsidRPr="00E54831" w:rsidRDefault="00E54831" w:rsidP="00E54831">
            <w:pPr>
              <w:pStyle w:val="TAC"/>
              <w:rPr>
                <w:sz w:val="16"/>
                <w:szCs w:val="16"/>
              </w:rPr>
            </w:pPr>
            <w:r w:rsidRPr="00E54831">
              <w:rPr>
                <w:sz w:val="16"/>
                <w:szCs w:val="16"/>
              </w:rPr>
              <w:t>1</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58B66C81" w:rsidR="00017664" w:rsidRPr="00E54831" w:rsidRDefault="00E54831" w:rsidP="00CD2B77">
            <w:pPr>
              <w:overflowPunct/>
              <w:autoSpaceDE/>
              <w:autoSpaceDN/>
              <w:adjustRightInd/>
              <w:spacing w:after="0"/>
              <w:jc w:val="center"/>
              <w:textAlignment w:val="auto"/>
              <w:rPr>
                <w:rFonts w:ascii="Arial" w:hAnsi="Arial" w:cs="Arial"/>
                <w:sz w:val="16"/>
                <w:szCs w:val="16"/>
                <w:highlight w:val="yellow"/>
              </w:rPr>
            </w:pPr>
            <w:r w:rsidRPr="00E54831">
              <w:rPr>
                <w:rFonts w:ascii="Arial" w:hAnsi="Arial" w:cs="Arial"/>
                <w:sz w:val="16"/>
                <w:szCs w:val="16"/>
                <w:highlight w:val="yellow"/>
              </w:rPr>
              <w:t>CP-24abcd</w:t>
            </w:r>
          </w:p>
        </w:tc>
        <w:tc>
          <w:tcPr>
            <w:tcW w:w="519" w:type="dxa"/>
            <w:shd w:val="solid" w:color="FFFFFF" w:fill="auto"/>
          </w:tcPr>
          <w:p w14:paraId="7BF6208E" w14:textId="4E068D17" w:rsidR="00017664" w:rsidRPr="00E54831" w:rsidRDefault="00E54831" w:rsidP="00CD2B77">
            <w:pPr>
              <w:pStyle w:val="TAC"/>
              <w:rPr>
                <w:sz w:val="16"/>
                <w:szCs w:val="16"/>
              </w:rPr>
            </w:pPr>
            <w:r w:rsidRPr="00E54831">
              <w:rPr>
                <w:sz w:val="16"/>
                <w:szCs w:val="16"/>
              </w:rPr>
              <w:t>XXXX</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CE84C" w14:textId="77777777" w:rsidR="005C7E46" w:rsidRDefault="005C7E46">
      <w:r>
        <w:separator/>
      </w:r>
    </w:p>
    <w:p w14:paraId="52587BB5" w14:textId="77777777" w:rsidR="005C7E46" w:rsidRDefault="005C7E46"/>
  </w:endnote>
  <w:endnote w:type="continuationSeparator" w:id="0">
    <w:p w14:paraId="27E67562" w14:textId="77777777" w:rsidR="005C7E46" w:rsidRDefault="005C7E46">
      <w:r>
        <w:continuationSeparator/>
      </w:r>
    </w:p>
    <w:p w14:paraId="4F31F47C" w14:textId="77777777" w:rsidR="005C7E46" w:rsidRDefault="005C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FF6C5" w14:textId="77777777" w:rsidR="005C7E46" w:rsidRDefault="005C7E46">
      <w:r>
        <w:separator/>
      </w:r>
    </w:p>
    <w:p w14:paraId="031AAC07" w14:textId="77777777" w:rsidR="005C7E46" w:rsidRDefault="005C7E46"/>
  </w:footnote>
  <w:footnote w:type="continuationSeparator" w:id="0">
    <w:p w14:paraId="6C7114E5" w14:textId="77777777" w:rsidR="005C7E46" w:rsidRDefault="005C7E46">
      <w:r>
        <w:continuationSeparator/>
      </w:r>
    </w:p>
    <w:p w14:paraId="493B9698" w14:textId="77777777" w:rsidR="005C7E46" w:rsidRDefault="005C7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444CB93D"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0190">
      <w:rPr>
        <w:rFonts w:ascii="Arial" w:hAnsi="Arial" w:cs="Arial"/>
        <w:b/>
        <w:noProof/>
        <w:sz w:val="18"/>
        <w:szCs w:val="18"/>
      </w:rPr>
      <w:t>3GPP TS 24.549 V18.4.0 (2024-12)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359641D"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0190">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8598E"/>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C7E46"/>
    <w:rsid w:val="005D2E01"/>
    <w:rsid w:val="005D367C"/>
    <w:rsid w:val="005D52E7"/>
    <w:rsid w:val="005D7526"/>
    <w:rsid w:val="005E4280"/>
    <w:rsid w:val="005E4BB2"/>
    <w:rsid w:val="005F4737"/>
    <w:rsid w:val="00602AEA"/>
    <w:rsid w:val="00614FDF"/>
    <w:rsid w:val="00622482"/>
    <w:rsid w:val="0063076C"/>
    <w:rsid w:val="0063543D"/>
    <w:rsid w:val="00636BA3"/>
    <w:rsid w:val="00636D30"/>
    <w:rsid w:val="00647114"/>
    <w:rsid w:val="006A2F10"/>
    <w:rsid w:val="006A323F"/>
    <w:rsid w:val="006A56E5"/>
    <w:rsid w:val="006A72D4"/>
    <w:rsid w:val="006B30D0"/>
    <w:rsid w:val="006B4CC4"/>
    <w:rsid w:val="006C26E0"/>
    <w:rsid w:val="006C3D95"/>
    <w:rsid w:val="006E2743"/>
    <w:rsid w:val="006E5C86"/>
    <w:rsid w:val="006F5CAD"/>
    <w:rsid w:val="006F7EB5"/>
    <w:rsid w:val="00701116"/>
    <w:rsid w:val="00706030"/>
    <w:rsid w:val="00706283"/>
    <w:rsid w:val="00713C44"/>
    <w:rsid w:val="00731071"/>
    <w:rsid w:val="00734A5B"/>
    <w:rsid w:val="0074026F"/>
    <w:rsid w:val="007429F6"/>
    <w:rsid w:val="00744A03"/>
    <w:rsid w:val="00744E76"/>
    <w:rsid w:val="00765415"/>
    <w:rsid w:val="00771185"/>
    <w:rsid w:val="00774DA4"/>
    <w:rsid w:val="00776427"/>
    <w:rsid w:val="00781F0F"/>
    <w:rsid w:val="0078437C"/>
    <w:rsid w:val="00793E18"/>
    <w:rsid w:val="007B36D6"/>
    <w:rsid w:val="007B5904"/>
    <w:rsid w:val="007B600E"/>
    <w:rsid w:val="007C449D"/>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D0190"/>
    <w:rsid w:val="00AE0C90"/>
    <w:rsid w:val="00AE1E2D"/>
    <w:rsid w:val="00AE65E2"/>
    <w:rsid w:val="00AF2A33"/>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20269"/>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12332</Words>
  <Characters>70296</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2024-11-26T20:33:00Z</dcterms:created>
  <dcterms:modified xsi:type="dcterms:W3CDTF">2024-11-27T01:14:00Z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